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73" w:rsidRPr="0087088F" w:rsidRDefault="00C92473" w:rsidP="0087088F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0"/>
          <w:szCs w:val="20"/>
        </w:rPr>
      </w:pPr>
      <w:r w:rsidRPr="0087088F">
        <w:rPr>
          <w:bCs/>
          <w:color w:val="000000"/>
          <w:sz w:val="20"/>
          <w:szCs w:val="20"/>
        </w:rPr>
        <w:t xml:space="preserve">Приложение № ____ </w:t>
      </w:r>
    </w:p>
    <w:p w:rsidR="00C92473" w:rsidRPr="0087088F" w:rsidRDefault="00C92473" w:rsidP="0087088F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0"/>
          <w:szCs w:val="20"/>
        </w:rPr>
      </w:pPr>
      <w:r w:rsidRPr="0087088F">
        <w:rPr>
          <w:bCs/>
          <w:color w:val="000000"/>
          <w:sz w:val="20"/>
          <w:szCs w:val="20"/>
        </w:rPr>
        <w:t>к договору от ____.____.2011</w:t>
      </w:r>
    </w:p>
    <w:p w:rsidR="00C92473" w:rsidRDefault="00C92473" w:rsidP="0087088F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ЭКОЛОГИЧЕСКАЯ ПОЛИТИКА</w:t>
      </w:r>
    </w:p>
    <w:p w:rsidR="00C92473" w:rsidRDefault="00C92473" w:rsidP="0087088F">
      <w:pPr>
        <w:shd w:val="clear" w:color="auto" w:fill="FFFFFF"/>
        <w:autoSpaceDE w:val="0"/>
        <w:autoSpaceDN w:val="0"/>
        <w:adjustRightInd w:val="0"/>
        <w:ind w:left="6660"/>
      </w:pPr>
      <w:r>
        <w:rPr>
          <w:b/>
          <w:bCs/>
          <w:color w:val="000000"/>
        </w:rPr>
        <w:t>Утверждена решением</w:t>
      </w:r>
    </w:p>
    <w:p w:rsidR="00C92473" w:rsidRDefault="00C92473" w:rsidP="0087088F">
      <w:pPr>
        <w:shd w:val="clear" w:color="auto" w:fill="FFFFFF"/>
        <w:autoSpaceDE w:val="0"/>
        <w:autoSpaceDN w:val="0"/>
        <w:adjustRightInd w:val="0"/>
        <w:ind w:left="6660"/>
      </w:pPr>
      <w:r>
        <w:rPr>
          <w:b/>
          <w:bCs/>
          <w:color w:val="000000"/>
        </w:rPr>
        <w:t>Совета директоров ОАО «ТГК-1»</w:t>
      </w:r>
    </w:p>
    <w:p w:rsidR="00C92473" w:rsidRDefault="00C92473" w:rsidP="0087088F">
      <w:pPr>
        <w:shd w:val="clear" w:color="auto" w:fill="FFFFFF"/>
        <w:autoSpaceDE w:val="0"/>
        <w:autoSpaceDN w:val="0"/>
        <w:adjustRightInd w:val="0"/>
        <w:ind w:left="6660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olor w:val="000000"/>
          </w:rPr>
          <w:t>2007 г</w:t>
        </w:r>
      </w:smartTag>
      <w:r>
        <w:rPr>
          <w:b/>
          <w:bCs/>
          <w:color w:val="000000"/>
        </w:rPr>
        <w:t>.</w:t>
      </w:r>
    </w:p>
    <w:p w:rsidR="00C92473" w:rsidRDefault="00C92473" w:rsidP="00C1631C">
      <w:pPr>
        <w:pStyle w:val="BodyTextIndent"/>
      </w:pPr>
    </w:p>
    <w:p w:rsidR="00C92473" w:rsidRPr="000E0831" w:rsidRDefault="00C92473" w:rsidP="00C1631C">
      <w:pPr>
        <w:pStyle w:val="BodyTextIndent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92473" w:rsidRPr="004D63CF" w:rsidRDefault="00C92473" w:rsidP="00C1631C">
      <w:pPr>
        <w:pStyle w:val="BodyTextIndent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92473" w:rsidRPr="00EC029F" w:rsidRDefault="00C92473" w:rsidP="00C1631C">
      <w:pPr>
        <w:pStyle w:val="BodyTextIndent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92473" w:rsidRPr="005A25B7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92473" w:rsidRPr="000E0831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92473" w:rsidRDefault="00C92473" w:rsidP="00C1631C">
      <w:pPr>
        <w:pStyle w:val="BodyTextIndent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92473" w:rsidRPr="001F7508" w:rsidRDefault="00C92473" w:rsidP="00C1631C">
      <w:pPr>
        <w:pStyle w:val="BodyTextIndent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92473" w:rsidRPr="000E0831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92473" w:rsidRDefault="00C92473" w:rsidP="00C1631C">
      <w:pPr>
        <w:pStyle w:val="BodyTextIndent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92473" w:rsidRDefault="00C92473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C92473" w:rsidRDefault="00C92473" w:rsidP="00C1631C">
      <w:pPr>
        <w:pStyle w:val="BodyTextIndent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C92473" w:rsidSect="00B64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473" w:rsidRDefault="00C92473">
      <w:r>
        <w:separator/>
      </w:r>
    </w:p>
  </w:endnote>
  <w:endnote w:type="continuationSeparator" w:id="0">
    <w:p w:rsidR="00C92473" w:rsidRDefault="00C92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73" w:rsidRDefault="00C924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73" w:rsidRDefault="00C9247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73" w:rsidRDefault="00C924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473" w:rsidRDefault="00C92473">
      <w:r>
        <w:separator/>
      </w:r>
    </w:p>
  </w:footnote>
  <w:footnote w:type="continuationSeparator" w:id="0">
    <w:p w:rsidR="00C92473" w:rsidRDefault="00C92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73" w:rsidRDefault="00C924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73" w:rsidRDefault="00C9247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73" w:rsidRDefault="00C924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F3D"/>
    <w:rsid w:val="000E0831"/>
    <w:rsid w:val="001D61B0"/>
    <w:rsid w:val="001F7508"/>
    <w:rsid w:val="002E3F3D"/>
    <w:rsid w:val="00443C39"/>
    <w:rsid w:val="004D63CF"/>
    <w:rsid w:val="004F34E9"/>
    <w:rsid w:val="00570BDB"/>
    <w:rsid w:val="005A25B7"/>
    <w:rsid w:val="0061551B"/>
    <w:rsid w:val="006B0299"/>
    <w:rsid w:val="0087088F"/>
    <w:rsid w:val="00871A20"/>
    <w:rsid w:val="00952FB1"/>
    <w:rsid w:val="00A57A1D"/>
    <w:rsid w:val="00B648CE"/>
    <w:rsid w:val="00C1631C"/>
    <w:rsid w:val="00C92473"/>
    <w:rsid w:val="00D04008"/>
    <w:rsid w:val="00D91F3E"/>
    <w:rsid w:val="00DE52C3"/>
    <w:rsid w:val="00DF4636"/>
    <w:rsid w:val="00EC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3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1631C"/>
    <w:pPr>
      <w:jc w:val="center"/>
    </w:pPr>
    <w:rPr>
      <w:cap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1631C"/>
    <w:rPr>
      <w:rFonts w:ascii="Times New Roman" w:hAnsi="Times New Roman" w:cs="Times New Roman"/>
      <w:cap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1631C"/>
    <w:pPr>
      <w:ind w:firstLine="54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1631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163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1631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631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1631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631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553</Words>
  <Characters>3155</Characters>
  <Application>Microsoft Office Outlook</Application>
  <DocSecurity>0</DocSecurity>
  <Lines>0</Lines>
  <Paragraphs>0</Paragraphs>
  <ScaleCrop>false</ScaleCrop>
  <Company>JSC TGC-1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Smirnov.AA</cp:lastModifiedBy>
  <cp:revision>7</cp:revision>
  <cp:lastPrinted>2011-02-08T11:07:00Z</cp:lastPrinted>
  <dcterms:created xsi:type="dcterms:W3CDTF">2011-02-08T11:05:00Z</dcterms:created>
  <dcterms:modified xsi:type="dcterms:W3CDTF">2011-03-02T10:40:00Z</dcterms:modified>
</cp:coreProperties>
</file>